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2D873" w14:textId="77777777" w:rsidR="00F4347B" w:rsidRDefault="00F4347B" w:rsidP="00F4347B">
      <w:pPr>
        <w:pStyle w:val="NoSpacing"/>
      </w:pPr>
      <w:r>
        <w:rPr>
          <w:u w:val="single"/>
        </w:rPr>
        <w:t>William CLERKE, senior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1D766DA0" w14:textId="77777777" w:rsidR="00F4347B" w:rsidRDefault="00F4347B" w:rsidP="00F4347B">
      <w:pPr>
        <w:pStyle w:val="NoSpacing"/>
      </w:pPr>
      <w:r>
        <w:t>of Holbeach, Lincolnshire. Husbandman.</w:t>
      </w:r>
    </w:p>
    <w:p w14:paraId="63584F4A" w14:textId="77777777" w:rsidR="00F4347B" w:rsidRDefault="00F4347B" w:rsidP="00F4347B">
      <w:pPr>
        <w:pStyle w:val="NoSpacing"/>
      </w:pPr>
    </w:p>
    <w:p w14:paraId="4DE6C49D" w14:textId="77777777" w:rsidR="00F4347B" w:rsidRDefault="00F4347B" w:rsidP="00F4347B">
      <w:pPr>
        <w:pStyle w:val="NoSpacing"/>
      </w:pPr>
    </w:p>
    <w:p w14:paraId="2911A91B" w14:textId="77777777" w:rsidR="00F4347B" w:rsidRDefault="00F4347B" w:rsidP="00F4347B">
      <w:pPr>
        <w:pStyle w:val="NoSpacing"/>
      </w:pPr>
      <w:r>
        <w:tab/>
        <w:t>1484</w:t>
      </w:r>
      <w:r>
        <w:tab/>
        <w:t xml:space="preserve">Roland </w:t>
      </w:r>
      <w:proofErr w:type="spellStart"/>
      <w:r>
        <w:t>Salkyll</w:t>
      </w:r>
      <w:proofErr w:type="spellEnd"/>
      <w:r>
        <w:t>(q.v.) brought a plaint of debt against him, Roger</w:t>
      </w:r>
    </w:p>
    <w:p w14:paraId="25914421" w14:textId="77777777" w:rsidR="00F4347B" w:rsidRDefault="00F4347B" w:rsidP="00F4347B">
      <w:pPr>
        <w:pStyle w:val="NoSpacing"/>
      </w:pPr>
      <w:r>
        <w:tab/>
      </w:r>
      <w:r>
        <w:tab/>
      </w:r>
      <w:proofErr w:type="spellStart"/>
      <w:r>
        <w:t>Baldwar</w:t>
      </w:r>
      <w:proofErr w:type="spellEnd"/>
      <w:r>
        <w:t xml:space="preserve"> of Fleet(q.v.), William </w:t>
      </w:r>
      <w:proofErr w:type="spellStart"/>
      <w:r>
        <w:t>Averey</w:t>
      </w:r>
      <w:proofErr w:type="spellEnd"/>
      <w:r>
        <w:t xml:space="preserve">(q.v.), William </w:t>
      </w:r>
      <w:proofErr w:type="spellStart"/>
      <w:r>
        <w:t>Asten</w:t>
      </w:r>
      <w:proofErr w:type="spellEnd"/>
    </w:p>
    <w:p w14:paraId="50EF7F3A" w14:textId="77777777" w:rsidR="00F4347B" w:rsidRDefault="00F4347B" w:rsidP="00F4347B">
      <w:pPr>
        <w:pStyle w:val="NoSpacing"/>
      </w:pPr>
      <w:r>
        <w:tab/>
      </w:r>
      <w:r>
        <w:tab/>
        <w:t xml:space="preserve">of Fleet(q.v.) and Richard </w:t>
      </w:r>
      <w:proofErr w:type="spellStart"/>
      <w:r>
        <w:t>Pynder</w:t>
      </w:r>
      <w:proofErr w:type="spellEnd"/>
      <w:r>
        <w:t xml:space="preserve"> of </w:t>
      </w:r>
      <w:proofErr w:type="spellStart"/>
      <w:r>
        <w:t>Gedney</w:t>
      </w:r>
      <w:proofErr w:type="spellEnd"/>
      <w:r>
        <w:t>(q.v.).</w:t>
      </w:r>
    </w:p>
    <w:p w14:paraId="0EF0BABA" w14:textId="77777777" w:rsidR="00F4347B" w:rsidRDefault="00F4347B" w:rsidP="00F4347B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44381F34" w14:textId="77777777" w:rsidR="00F4347B" w:rsidRDefault="00F4347B" w:rsidP="00F4347B">
      <w:pPr>
        <w:pStyle w:val="NoSpacing"/>
      </w:pPr>
    </w:p>
    <w:p w14:paraId="3811D91F" w14:textId="77777777" w:rsidR="00F4347B" w:rsidRDefault="00F4347B" w:rsidP="00F4347B">
      <w:pPr>
        <w:pStyle w:val="NoSpacing"/>
      </w:pPr>
    </w:p>
    <w:p w14:paraId="1FC33BD4" w14:textId="77777777" w:rsidR="00F4347B" w:rsidRDefault="00F4347B" w:rsidP="00F4347B">
      <w:pPr>
        <w:pStyle w:val="NoSpacing"/>
      </w:pPr>
      <w:r>
        <w:t>12 December 2018</w:t>
      </w:r>
    </w:p>
    <w:p w14:paraId="1FDAE505" w14:textId="77777777" w:rsidR="006B2F86" w:rsidRPr="00E71FC3" w:rsidRDefault="00F434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BB10B" w14:textId="77777777" w:rsidR="00F4347B" w:rsidRDefault="00F4347B" w:rsidP="00E71FC3">
      <w:pPr>
        <w:spacing w:after="0" w:line="240" w:lineRule="auto"/>
      </w:pPr>
      <w:r>
        <w:separator/>
      </w:r>
    </w:p>
  </w:endnote>
  <w:endnote w:type="continuationSeparator" w:id="0">
    <w:p w14:paraId="1FA74F32" w14:textId="77777777" w:rsidR="00F4347B" w:rsidRDefault="00F434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B33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520BD" w14:textId="77777777" w:rsidR="00F4347B" w:rsidRDefault="00F4347B" w:rsidP="00E71FC3">
      <w:pPr>
        <w:spacing w:after="0" w:line="240" w:lineRule="auto"/>
      </w:pPr>
      <w:r>
        <w:separator/>
      </w:r>
    </w:p>
  </w:footnote>
  <w:footnote w:type="continuationSeparator" w:id="0">
    <w:p w14:paraId="4A176B1A" w14:textId="77777777" w:rsidR="00F4347B" w:rsidRDefault="00F434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47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63CBF"/>
  <w15:chartTrackingRefBased/>
  <w15:docId w15:val="{7EE02145-F744-4F1C-A873-F5C9F59B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434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2018-12-13T20:16:00Z</dcterms:created>
  <dcterms:modified xsi:type="dcterms:W3CDTF">2018-12-13T20:17:00Z</dcterms:modified>
</cp:coreProperties>
</file>